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2D" w:rsidRPr="000A170F" w:rsidRDefault="00204B2D" w:rsidP="00B473EE">
      <w:pPr>
        <w:rPr>
          <w:b/>
          <w:sz w:val="24"/>
          <w:szCs w:val="24"/>
          <w:lang w:val="sr-Cyrl-CS"/>
        </w:rPr>
      </w:pPr>
    </w:p>
    <w:p w:rsidR="00204B2D" w:rsidRPr="000A170F" w:rsidRDefault="00204B2D" w:rsidP="00B473EE">
      <w:pPr>
        <w:rPr>
          <w:b/>
          <w:sz w:val="24"/>
          <w:szCs w:val="24"/>
          <w:lang w:val="sr-Cyrl-CS"/>
        </w:rPr>
      </w:pP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</w:p>
    <w:p w:rsidR="00204B2D" w:rsidRDefault="00204B2D" w:rsidP="00B473EE">
      <w:pPr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Већу за студије на </w:t>
      </w: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204B2D" w:rsidRPr="00905390" w:rsidRDefault="00204B2D" w:rsidP="00905390">
      <w:pPr>
        <w:jc w:val="both"/>
        <w:rPr>
          <w:sz w:val="28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>
        <w:rPr>
          <w:sz w:val="24"/>
          <w:szCs w:val="24"/>
          <w:lang w:val="ru-RU"/>
        </w:rPr>
        <w:t>Биомедицинско инжењерство и технологије</w:t>
      </w:r>
    </w:p>
    <w:p w:rsidR="00204B2D" w:rsidRPr="00905390" w:rsidRDefault="00204B2D" w:rsidP="00905390">
      <w:pPr>
        <w:jc w:val="right"/>
        <w:rPr>
          <w:sz w:val="24"/>
          <w:szCs w:val="24"/>
          <w:lang w:val="ru-RU"/>
        </w:rPr>
      </w:pPr>
    </w:p>
    <w:p w:rsidR="00204B2D" w:rsidRDefault="00204B2D" w:rsidP="00B473EE">
      <w:pPr>
        <w:jc w:val="both"/>
        <w:rPr>
          <w:sz w:val="24"/>
          <w:szCs w:val="24"/>
          <w:lang w:val="sr-Cyrl-CS"/>
        </w:rPr>
      </w:pPr>
    </w:p>
    <w:p w:rsidR="00204B2D" w:rsidRDefault="00204B2D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204B2D" w:rsidRDefault="00204B2D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204B2D" w:rsidRPr="00470223" w:rsidRDefault="00204B2D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204B2D" w:rsidRPr="00470223" w:rsidRDefault="00204B2D" w:rsidP="00B473EE">
      <w:pPr>
        <w:jc w:val="both"/>
        <w:rPr>
          <w:sz w:val="24"/>
          <w:szCs w:val="24"/>
          <w:lang w:val="sr-Cyrl-CS"/>
        </w:rPr>
      </w:pPr>
    </w:p>
    <w:p w:rsidR="00204B2D" w:rsidRDefault="00204B2D" w:rsidP="002B6965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:rsidR="00204B2D" w:rsidRDefault="00204B2D" w:rsidP="00905390">
      <w:pPr>
        <w:jc w:val="center"/>
        <w:rPr>
          <w:bCs/>
          <w:caps/>
          <w:sz w:val="24"/>
          <w:szCs w:val="24"/>
          <w:lang w:val="ru-RU"/>
        </w:rPr>
      </w:pPr>
      <w:r w:rsidRPr="00905390">
        <w:rPr>
          <w:bCs/>
          <w:caps/>
          <w:sz w:val="24"/>
          <w:szCs w:val="24"/>
          <w:lang w:val="ru-RU"/>
        </w:rPr>
        <w:t>студијског програма</w:t>
      </w:r>
    </w:p>
    <w:p w:rsidR="00204B2D" w:rsidRPr="00905390" w:rsidRDefault="00204B2D" w:rsidP="00905390">
      <w:pPr>
        <w:jc w:val="center"/>
        <w:rPr>
          <w:sz w:val="24"/>
          <w:szCs w:val="24"/>
          <w:lang w:val="ru-RU"/>
        </w:rPr>
      </w:pPr>
      <w:r w:rsidRPr="00905390">
        <w:rPr>
          <w:sz w:val="24"/>
          <w:szCs w:val="24"/>
          <w:lang w:val="ru-RU"/>
        </w:rPr>
        <w:t>Биомедицинско инжењерство и технологије</w:t>
      </w:r>
    </w:p>
    <w:p w:rsidR="00204B2D" w:rsidRPr="00905390" w:rsidRDefault="00204B2D" w:rsidP="002B6965">
      <w:pPr>
        <w:pStyle w:val="Heading1"/>
        <w:rPr>
          <w:b w:val="0"/>
          <w:bCs/>
          <w:caps/>
          <w:sz w:val="24"/>
          <w:szCs w:val="28"/>
          <w:lang w:val="ru-RU"/>
        </w:rPr>
      </w:pPr>
    </w:p>
    <w:p w:rsidR="00204B2D" w:rsidRPr="000B03F4" w:rsidRDefault="00204B2D" w:rsidP="00470223">
      <w:pPr>
        <w:jc w:val="center"/>
        <w:rPr>
          <w:i/>
          <w:sz w:val="24"/>
          <w:szCs w:val="24"/>
          <w:lang w:val="sr-Cyrl-CS"/>
        </w:rPr>
      </w:pPr>
    </w:p>
    <w:p w:rsidR="00204B2D" w:rsidRDefault="00204B2D" w:rsidP="000B03F4">
      <w:pPr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континуитета у настави неопходно је доношење следећих измена студијског програма:</w:t>
      </w:r>
    </w:p>
    <w:p w:rsidR="00204B2D" w:rsidRDefault="00204B2D" w:rsidP="000B03F4">
      <w:pPr>
        <w:pStyle w:val="brana"/>
        <w:keepLines w:val="0"/>
        <w:widowControl/>
        <w:rPr>
          <w:szCs w:val="24"/>
          <w:lang w:val="sr-Cyrl-CS"/>
        </w:rPr>
      </w:pPr>
    </w:p>
    <w:p w:rsidR="00204B2D" w:rsidRPr="00905390" w:rsidRDefault="00204B2D" w:rsidP="00E27A51">
      <w:pPr>
        <w:pStyle w:val="brana"/>
        <w:keepLines w:val="0"/>
        <w:widowControl/>
        <w:ind w:firstLine="720"/>
        <w:rPr>
          <w:lang w:val="ru-RU"/>
        </w:rPr>
      </w:pPr>
    </w:p>
    <w:p w:rsidR="00204B2D" w:rsidRPr="00905390" w:rsidRDefault="00204B2D" w:rsidP="009A305A">
      <w:pPr>
        <w:pStyle w:val="brana"/>
        <w:keepLines w:val="0"/>
        <w:widowControl/>
        <w:ind w:firstLine="720"/>
        <w:rPr>
          <w:szCs w:val="24"/>
          <w:u w:val="single"/>
          <w:lang w:val="ru-RU"/>
        </w:rPr>
      </w:pPr>
      <w:r w:rsidRPr="00905390">
        <w:rPr>
          <w:szCs w:val="24"/>
          <w:lang w:val="ru-RU"/>
        </w:rPr>
        <w:t>1</w:t>
      </w:r>
      <w:r>
        <w:rPr>
          <w:szCs w:val="24"/>
          <w:lang w:val="sr-Cyrl-CS"/>
        </w:rPr>
        <w:t xml:space="preserve">. </w:t>
      </w:r>
      <w:r w:rsidRPr="000B03F4">
        <w:rPr>
          <w:szCs w:val="24"/>
          <w:u w:val="single"/>
          <w:lang w:val="sr-Cyrl-CS"/>
        </w:rPr>
        <w:t>реализациј</w:t>
      </w:r>
      <w:r>
        <w:rPr>
          <w:szCs w:val="24"/>
          <w:u w:val="single"/>
          <w:lang w:val="sr-Cyrl-CS"/>
        </w:rPr>
        <w:t>а</w:t>
      </w:r>
      <w:r w:rsidRPr="000B03F4">
        <w:rPr>
          <w:szCs w:val="24"/>
          <w:u w:val="single"/>
          <w:lang w:val="sr-Cyrl-CS"/>
        </w:rPr>
        <w:t xml:space="preserve"> наставе на предмету</w:t>
      </w:r>
      <w:r>
        <w:rPr>
          <w:szCs w:val="24"/>
          <w:u w:val="single"/>
          <w:lang w:val="sr-Cyrl-CS"/>
        </w:rPr>
        <w:t>: Телемедицина</w:t>
      </w:r>
      <w:r w:rsidRPr="00905390">
        <w:rPr>
          <w:szCs w:val="24"/>
          <w:u w:val="single"/>
          <w:lang w:val="ru-RU"/>
        </w:rPr>
        <w:t xml:space="preserve">. </w:t>
      </w:r>
    </w:p>
    <w:p w:rsidR="00204B2D" w:rsidRDefault="00204B2D" w:rsidP="009A305A">
      <w:pPr>
        <w:pStyle w:val="brana"/>
        <w:keepLines w:val="0"/>
        <w:widowControl/>
        <w:ind w:firstLine="720"/>
        <w:rPr>
          <w:szCs w:val="24"/>
          <w:lang w:val="sr-Cyrl-CS"/>
        </w:rPr>
      </w:pPr>
      <w:r>
        <w:rPr>
          <w:szCs w:val="24"/>
          <w:lang w:val="sr-Cyrl-CS"/>
        </w:rPr>
        <w:t>Због одласка у пензију проф Бранимира Рељина са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Електротехничког ф</w:t>
      </w:r>
      <w:r w:rsidRPr="00470223">
        <w:rPr>
          <w:szCs w:val="24"/>
          <w:lang w:val="sr-Cyrl-CS"/>
        </w:rPr>
        <w:t>акултет</w:t>
      </w:r>
      <w:r>
        <w:rPr>
          <w:szCs w:val="24"/>
          <w:lang w:val="sr-Cyrl-CS"/>
        </w:rPr>
        <w:t>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Универзитета у Београду наставу ће изводити проф</w:t>
      </w:r>
      <w:r w:rsidRPr="00905390">
        <w:rPr>
          <w:szCs w:val="24"/>
          <w:lang w:val="ru-RU"/>
        </w:rPr>
        <w:t>.</w:t>
      </w:r>
      <w:r>
        <w:rPr>
          <w:szCs w:val="24"/>
          <w:lang w:val="sr-Cyrl-CS"/>
        </w:rPr>
        <w:t xml:space="preserve"> Ирини Рељин са истог факултета.</w:t>
      </w:r>
    </w:p>
    <w:p w:rsidR="00204B2D" w:rsidRDefault="00204B2D" w:rsidP="009A305A">
      <w:pPr>
        <w:pStyle w:val="brana"/>
        <w:keepLines w:val="0"/>
        <w:widowControl/>
        <w:ind w:firstLine="720"/>
        <w:rPr>
          <w:szCs w:val="24"/>
          <w:lang w:val="sr-Cyrl-CS"/>
        </w:rPr>
      </w:pPr>
    </w:p>
    <w:p w:rsidR="00204B2D" w:rsidRPr="00905390" w:rsidRDefault="00204B2D" w:rsidP="001F0CE2">
      <w:pPr>
        <w:pStyle w:val="brana"/>
        <w:keepLines w:val="0"/>
        <w:widowControl/>
        <w:ind w:firstLine="720"/>
        <w:rPr>
          <w:szCs w:val="24"/>
          <w:u w:val="single"/>
          <w:lang w:val="ru-RU"/>
        </w:rPr>
      </w:pPr>
      <w:r>
        <w:rPr>
          <w:szCs w:val="24"/>
          <w:lang w:val="sr-Cyrl-CS"/>
        </w:rPr>
        <w:t xml:space="preserve">2. </w:t>
      </w:r>
      <w:r w:rsidRPr="000B03F4">
        <w:rPr>
          <w:szCs w:val="24"/>
          <w:u w:val="single"/>
          <w:lang w:val="sr-Cyrl-CS"/>
        </w:rPr>
        <w:t>реализациј</w:t>
      </w:r>
      <w:r>
        <w:rPr>
          <w:szCs w:val="24"/>
          <w:u w:val="single"/>
          <w:lang w:val="sr-Cyrl-CS"/>
        </w:rPr>
        <w:t>а</w:t>
      </w:r>
      <w:r w:rsidRPr="000B03F4">
        <w:rPr>
          <w:szCs w:val="24"/>
          <w:u w:val="single"/>
          <w:lang w:val="sr-Cyrl-CS"/>
        </w:rPr>
        <w:t xml:space="preserve"> наставе на предмету</w:t>
      </w:r>
      <w:r>
        <w:rPr>
          <w:szCs w:val="24"/>
          <w:u w:val="single"/>
          <w:lang w:val="sr-Cyrl-CS"/>
        </w:rPr>
        <w:t>: Обрада медицинских слика</w:t>
      </w:r>
      <w:r w:rsidRPr="00905390">
        <w:rPr>
          <w:szCs w:val="24"/>
          <w:u w:val="single"/>
          <w:lang w:val="ru-RU"/>
        </w:rPr>
        <w:t xml:space="preserve">. </w:t>
      </w:r>
    </w:p>
    <w:p w:rsidR="00204B2D" w:rsidRDefault="00204B2D" w:rsidP="001F0CE2">
      <w:pPr>
        <w:pStyle w:val="brana"/>
        <w:keepLines w:val="0"/>
        <w:widowControl/>
        <w:ind w:firstLine="720"/>
        <w:rPr>
          <w:szCs w:val="24"/>
          <w:lang w:val="sr-Cyrl-CS"/>
        </w:rPr>
      </w:pPr>
      <w:r>
        <w:rPr>
          <w:szCs w:val="24"/>
          <w:lang w:val="sr-Cyrl-CS"/>
        </w:rPr>
        <w:t>Због одласка у пензију проф Бранимира Рељина са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Електротехничког ф</w:t>
      </w:r>
      <w:r w:rsidRPr="00470223">
        <w:rPr>
          <w:szCs w:val="24"/>
          <w:lang w:val="sr-Cyrl-CS"/>
        </w:rPr>
        <w:t>акултет</w:t>
      </w:r>
      <w:r>
        <w:rPr>
          <w:szCs w:val="24"/>
          <w:lang w:val="sr-Cyrl-CS"/>
        </w:rPr>
        <w:t>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Универзитета у Београду наставу ће изводити проф</w:t>
      </w:r>
      <w:r w:rsidRPr="00905390">
        <w:rPr>
          <w:szCs w:val="24"/>
          <w:lang w:val="ru-RU"/>
        </w:rPr>
        <w:t>.</w:t>
      </w:r>
      <w:r>
        <w:rPr>
          <w:szCs w:val="24"/>
          <w:lang w:val="sr-Cyrl-CS"/>
        </w:rPr>
        <w:t xml:space="preserve"> Ирини Рељин са истог факултета.</w:t>
      </w:r>
    </w:p>
    <w:p w:rsidR="00204B2D" w:rsidRDefault="00204B2D" w:rsidP="00470223">
      <w:pPr>
        <w:pStyle w:val="brana"/>
        <w:keepLines w:val="0"/>
        <w:widowControl/>
        <w:ind w:firstLine="720"/>
        <w:rPr>
          <w:szCs w:val="24"/>
          <w:lang w:val="sr-Cyrl-CS"/>
        </w:rPr>
      </w:pPr>
    </w:p>
    <w:p w:rsidR="00204B2D" w:rsidRPr="00470223" w:rsidRDefault="00204B2D" w:rsidP="00470223">
      <w:pPr>
        <w:autoSpaceDE w:val="0"/>
        <w:autoSpaceDN w:val="0"/>
        <w:adjustRightInd w:val="0"/>
        <w:jc w:val="both"/>
        <w:rPr>
          <w:sz w:val="24"/>
          <w:szCs w:val="24"/>
          <w:lang w:val="sr-Cyrl-CS"/>
        </w:rPr>
      </w:pPr>
    </w:p>
    <w:p w:rsidR="00204B2D" w:rsidRPr="00905390" w:rsidRDefault="00204B2D" w:rsidP="000B03F4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bookmarkStart w:id="0" w:name="_GoBack"/>
      <w:bookmarkEnd w:id="0"/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:rsidR="00204B2D" w:rsidRPr="00470223" w:rsidRDefault="00204B2D" w:rsidP="00CC18BD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204B2D" w:rsidRPr="00470223" w:rsidRDefault="00204B2D" w:rsidP="00D4360A">
      <w:pPr>
        <w:rPr>
          <w:sz w:val="24"/>
          <w:szCs w:val="24"/>
          <w:lang w:val="sr-Cyrl-CS"/>
        </w:rPr>
      </w:pPr>
      <w:r w:rsidRPr="00470223">
        <w:rPr>
          <w:sz w:val="24"/>
          <w:szCs w:val="24"/>
          <w:lang w:val="sr-Cyrl-CS"/>
        </w:rPr>
        <w:t xml:space="preserve">Београд, </w:t>
      </w:r>
      <w:r>
        <w:rPr>
          <w:sz w:val="24"/>
          <w:szCs w:val="24"/>
          <w:lang w:val="sr-Cyrl-CS"/>
        </w:rPr>
        <w:t>6</w:t>
      </w:r>
      <w:r>
        <w:rPr>
          <w:sz w:val="24"/>
          <w:szCs w:val="24"/>
          <w:lang w:val="sr-Latn-CS"/>
        </w:rPr>
        <w:t>. н</w:t>
      </w:r>
      <w:r>
        <w:rPr>
          <w:sz w:val="24"/>
          <w:szCs w:val="24"/>
          <w:lang w:val="sr-Cyrl-CS"/>
        </w:rPr>
        <w:t>овембар</w:t>
      </w:r>
      <w:r w:rsidRPr="00470223">
        <w:rPr>
          <w:sz w:val="24"/>
          <w:szCs w:val="24"/>
          <w:lang w:val="sr-Cyrl-CS"/>
        </w:rPr>
        <w:t xml:space="preserve"> 20</w:t>
      </w:r>
      <w:r w:rsidRPr="00470223">
        <w:rPr>
          <w:sz w:val="24"/>
          <w:szCs w:val="24"/>
          <w:lang w:val="ru-RU"/>
        </w:rPr>
        <w:t>13</w:t>
      </w:r>
      <w:r w:rsidRPr="00470223">
        <w:rPr>
          <w:sz w:val="24"/>
          <w:szCs w:val="24"/>
          <w:lang w:val="sr-Cyrl-CS"/>
        </w:rPr>
        <w:t>. год.</w:t>
      </w:r>
    </w:p>
    <w:p w:rsidR="00204B2D" w:rsidRPr="00470223" w:rsidRDefault="00204B2D" w:rsidP="00CC18BD">
      <w:pPr>
        <w:rPr>
          <w:sz w:val="24"/>
          <w:szCs w:val="24"/>
          <w:lang w:val="sr-Cyrl-CS"/>
        </w:rPr>
      </w:pPr>
    </w:p>
    <w:p w:rsidR="00204B2D" w:rsidRPr="00470223" w:rsidRDefault="00204B2D" w:rsidP="000B03F4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204B2D" w:rsidRDefault="00204B2D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:rsidR="00204B2D" w:rsidRDefault="00204B2D" w:rsidP="0079498A">
      <w:pPr>
        <w:jc w:val="right"/>
        <w:rPr>
          <w:sz w:val="24"/>
          <w:szCs w:val="24"/>
          <w:lang w:val="ru-RU"/>
        </w:rPr>
      </w:pPr>
    </w:p>
    <w:p w:rsidR="00204B2D" w:rsidRPr="00E83137" w:rsidRDefault="00204B2D" w:rsidP="0079498A">
      <w:pPr>
        <w:jc w:val="right"/>
        <w:rPr>
          <w:sz w:val="24"/>
          <w:szCs w:val="24"/>
          <w:lang w:val="ru-RU"/>
        </w:rPr>
      </w:pPr>
      <w:r w:rsidRPr="00E83137">
        <w:rPr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7.75pt">
            <v:imagedata r:id="rId5" o:title=""/>
          </v:shape>
        </w:pict>
      </w:r>
    </w:p>
    <w:p w:rsidR="00204B2D" w:rsidRDefault="00204B2D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</w:t>
      </w:r>
    </w:p>
    <w:p w:rsidR="00204B2D" w:rsidRPr="00470223" w:rsidRDefault="00204B2D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Проф Мирјана Поповић</w:t>
      </w:r>
    </w:p>
    <w:p w:rsidR="00204B2D" w:rsidRPr="00470223" w:rsidRDefault="00204B2D">
      <w:pPr>
        <w:rPr>
          <w:sz w:val="24"/>
          <w:szCs w:val="24"/>
          <w:lang w:val="ru-RU"/>
        </w:rPr>
      </w:pPr>
    </w:p>
    <w:sectPr w:rsidR="00204B2D" w:rsidRPr="00470223" w:rsidSect="002F3775">
      <w:pgSz w:w="12240" w:h="15840"/>
      <w:pgMar w:top="1247" w:right="1797" w:bottom="1134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2588A"/>
    <w:multiLevelType w:val="hybridMultilevel"/>
    <w:tmpl w:val="24EAB0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E9135B"/>
    <w:multiLevelType w:val="hybridMultilevel"/>
    <w:tmpl w:val="AD4E1626"/>
    <w:lvl w:ilvl="0" w:tplc="CF9AFC1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9EC3F35"/>
    <w:multiLevelType w:val="hybridMultilevel"/>
    <w:tmpl w:val="04326692"/>
    <w:lvl w:ilvl="0" w:tplc="E97A77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325CD3"/>
    <w:multiLevelType w:val="hybridMultilevel"/>
    <w:tmpl w:val="3CC82098"/>
    <w:lvl w:ilvl="0" w:tplc="759445AC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3EE"/>
    <w:rsid w:val="000A170F"/>
    <w:rsid w:val="000B03F4"/>
    <w:rsid w:val="00140762"/>
    <w:rsid w:val="00143A5C"/>
    <w:rsid w:val="001501C6"/>
    <w:rsid w:val="001658F6"/>
    <w:rsid w:val="001B4470"/>
    <w:rsid w:val="001F0CE2"/>
    <w:rsid w:val="00204B2D"/>
    <w:rsid w:val="00234748"/>
    <w:rsid w:val="00252385"/>
    <w:rsid w:val="002B6965"/>
    <w:rsid w:val="002F3775"/>
    <w:rsid w:val="00303BF4"/>
    <w:rsid w:val="00324283"/>
    <w:rsid w:val="0033016B"/>
    <w:rsid w:val="003302FB"/>
    <w:rsid w:val="00331067"/>
    <w:rsid w:val="003722C3"/>
    <w:rsid w:val="00374A6B"/>
    <w:rsid w:val="00390578"/>
    <w:rsid w:val="003B0AD0"/>
    <w:rsid w:val="003B4B09"/>
    <w:rsid w:val="003F2A3D"/>
    <w:rsid w:val="003F72D8"/>
    <w:rsid w:val="00470223"/>
    <w:rsid w:val="005107B8"/>
    <w:rsid w:val="00576736"/>
    <w:rsid w:val="005F48B6"/>
    <w:rsid w:val="006127E3"/>
    <w:rsid w:val="00647851"/>
    <w:rsid w:val="00651D29"/>
    <w:rsid w:val="00656B23"/>
    <w:rsid w:val="00695C2D"/>
    <w:rsid w:val="006A6539"/>
    <w:rsid w:val="006F120C"/>
    <w:rsid w:val="007106A9"/>
    <w:rsid w:val="00757E48"/>
    <w:rsid w:val="0077185E"/>
    <w:rsid w:val="0079498A"/>
    <w:rsid w:val="007F3389"/>
    <w:rsid w:val="00805C42"/>
    <w:rsid w:val="00837ECA"/>
    <w:rsid w:val="00844F52"/>
    <w:rsid w:val="00874C06"/>
    <w:rsid w:val="008A5063"/>
    <w:rsid w:val="008C0466"/>
    <w:rsid w:val="00905390"/>
    <w:rsid w:val="00906697"/>
    <w:rsid w:val="00932ADC"/>
    <w:rsid w:val="009A305A"/>
    <w:rsid w:val="009D2952"/>
    <w:rsid w:val="00A7489F"/>
    <w:rsid w:val="00B473EE"/>
    <w:rsid w:val="00BB5B57"/>
    <w:rsid w:val="00C86F49"/>
    <w:rsid w:val="00CC18BD"/>
    <w:rsid w:val="00D04F4D"/>
    <w:rsid w:val="00D4061D"/>
    <w:rsid w:val="00D4360A"/>
    <w:rsid w:val="00D645D0"/>
    <w:rsid w:val="00D653B7"/>
    <w:rsid w:val="00D91FF2"/>
    <w:rsid w:val="00D92F91"/>
    <w:rsid w:val="00D97BCD"/>
    <w:rsid w:val="00DB74CF"/>
    <w:rsid w:val="00DE2887"/>
    <w:rsid w:val="00E07275"/>
    <w:rsid w:val="00E27A51"/>
    <w:rsid w:val="00E32735"/>
    <w:rsid w:val="00E83137"/>
    <w:rsid w:val="00EC046E"/>
    <w:rsid w:val="00EE0FE4"/>
    <w:rsid w:val="00F65A56"/>
    <w:rsid w:val="00F713BC"/>
    <w:rsid w:val="00FD35D7"/>
    <w:rsid w:val="00FD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3E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FE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FE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B473EE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E5FEA"/>
    <w:rPr>
      <w:sz w:val="20"/>
      <w:szCs w:val="20"/>
    </w:rPr>
  </w:style>
  <w:style w:type="paragraph" w:customStyle="1" w:styleId="brana">
    <w:name w:val="brana"/>
    <w:basedOn w:val="Normal"/>
    <w:uiPriority w:val="99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uiPriority w:val="99"/>
    <w:rsid w:val="00B473EE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rsid w:val="009D2952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C18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5FEA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10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5FEA"/>
    <w:rPr>
      <w:sz w:val="20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uiPriority w:val="99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27A51"/>
    <w:rPr>
      <w:rFonts w:cs="Times New Roman"/>
      <w:lang w:val="sr-Latn-CS" w:eastAsia="sr-Latn-CS"/>
    </w:rPr>
  </w:style>
  <w:style w:type="character" w:styleId="CommentReference">
    <w:name w:val="annotation reference"/>
    <w:basedOn w:val="DefaultParagraphFont"/>
    <w:uiPriority w:val="99"/>
    <w:rsid w:val="000B03F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B03F4"/>
    <w:rPr>
      <w:rFonts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B03F4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9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141</Words>
  <Characters>804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ljiljanada</dc:creator>
  <cp:keywords/>
  <dc:description/>
  <cp:lastModifiedBy>mpo</cp:lastModifiedBy>
  <cp:revision>6</cp:revision>
  <cp:lastPrinted>2012-11-08T10:45:00Z</cp:lastPrinted>
  <dcterms:created xsi:type="dcterms:W3CDTF">2013-11-05T17:19:00Z</dcterms:created>
  <dcterms:modified xsi:type="dcterms:W3CDTF">2013-11-05T17:30:00Z</dcterms:modified>
</cp:coreProperties>
</file>